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9907F2" w:rsidRDefault="009907F2" w:rsidP="00796E86">
      <w:pPr>
        <w:ind w:right="5101" w:firstLine="0"/>
        <w:rPr>
          <w:rFonts w:cs="Times New Roman"/>
          <w:szCs w:val="28"/>
        </w:rPr>
      </w:pPr>
    </w:p>
    <w:p w:rsidR="009907F2" w:rsidRDefault="009907F2" w:rsidP="00796E86">
      <w:pPr>
        <w:ind w:right="5101" w:firstLine="0"/>
        <w:rPr>
          <w:rFonts w:cs="Times New Roman"/>
          <w:szCs w:val="28"/>
        </w:rPr>
      </w:pPr>
    </w:p>
    <w:p w:rsidR="00796E86" w:rsidRDefault="00796E86" w:rsidP="00796E86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</w:t>
      </w:r>
      <w:r w:rsidR="00322555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от 28.05.2009 № 44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EC37F3" w:rsidRDefault="00695B61" w:rsidP="00695B61">
      <w:pPr>
        <w:ind w:right="-2"/>
        <w:jc w:val="both"/>
        <w:rPr>
          <w:rFonts w:cs="Times New Roman"/>
          <w:szCs w:val="28"/>
        </w:rPr>
      </w:pPr>
    </w:p>
    <w:p w:rsidR="00796E86" w:rsidRDefault="00796E86" w:rsidP="00796E86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66220F" w:rsidRDefault="0066220F" w:rsidP="0066220F">
      <w:pPr>
        <w:jc w:val="both"/>
      </w:pPr>
      <w:r w:rsidRPr="0066220F">
        <w:t xml:space="preserve">1. </w:t>
      </w:r>
      <w:r w:rsidR="00FA4D18" w:rsidRPr="00FA4D18">
        <w:t xml:space="preserve">Внести в состав комиссии по принятию решения о выдаче удостоверений гражданам, пострадавшим от радиационного воздействия, утвержденный приказом департамента труда и социальной поддержки населения Ярославской области от 28.05.2009 </w:t>
      </w:r>
      <w:r w:rsidR="00FA4D18">
        <w:t>№</w:t>
      </w:r>
      <w:r w:rsidR="00FA4D18" w:rsidRPr="00FA4D18">
        <w:t xml:space="preserve"> 44 </w:t>
      </w:r>
      <w:r w:rsidR="00FA4D18">
        <w:t>«</w:t>
      </w:r>
      <w:r w:rsidR="00FA4D18" w:rsidRPr="00FA4D18">
        <w:t>Об образовании комиссии по принятию решения о выдаче удостоверений гражданам, пострадавшим от радиационного воздействия</w:t>
      </w:r>
      <w:r w:rsidR="00FA4D18">
        <w:t>»</w:t>
      </w:r>
      <w:r w:rsidR="00FA4D18" w:rsidRPr="00FA4D18">
        <w:t>, следующ</w:t>
      </w:r>
      <w:r w:rsidR="00322555">
        <w:t>е</w:t>
      </w:r>
      <w:r w:rsidR="00FA4D18" w:rsidRPr="00FA4D18">
        <w:t>е изменени</w:t>
      </w:r>
      <w:r w:rsidR="00322555">
        <w:t>е</w:t>
      </w:r>
      <w:r w:rsidR="00FA4D18" w:rsidRPr="00FA4D18">
        <w:t>:</w:t>
      </w:r>
    </w:p>
    <w:p w:rsidR="0066220F" w:rsidRPr="0066220F" w:rsidRDefault="0066220F" w:rsidP="00FA4D18">
      <w:pPr>
        <w:jc w:val="both"/>
      </w:pPr>
      <w:r w:rsidRPr="0066220F">
        <w:t>1.</w:t>
      </w:r>
      <w:r w:rsidR="00322555">
        <w:t>1</w:t>
      </w:r>
      <w:r w:rsidRPr="0066220F">
        <w:t xml:space="preserve">. </w:t>
      </w:r>
      <w:r w:rsidR="00FA4D18">
        <w:t>В</w:t>
      </w:r>
      <w:r w:rsidRPr="0066220F">
        <w:t xml:space="preserve">ывести из состава комиссии </w:t>
      </w:r>
      <w:proofErr w:type="spellStart"/>
      <w:r w:rsidR="00322555">
        <w:t>Лаухину</w:t>
      </w:r>
      <w:proofErr w:type="spellEnd"/>
      <w:r w:rsidR="00322555">
        <w:t xml:space="preserve"> С.В</w:t>
      </w:r>
      <w:r w:rsidR="00D44755" w:rsidRPr="00D44755">
        <w:t>.</w:t>
      </w:r>
    </w:p>
    <w:p w:rsidR="00CC5BCD" w:rsidRDefault="00FA4D18" w:rsidP="00322555">
      <w:pPr>
        <w:jc w:val="both"/>
      </w:pPr>
      <w:r>
        <w:t>1.</w:t>
      </w:r>
      <w:r w:rsidR="00322555">
        <w:t>2</w:t>
      </w:r>
      <w:r>
        <w:t>. В</w:t>
      </w:r>
      <w:r w:rsidR="00E1271D">
        <w:t>вести в состав комиссии</w:t>
      </w:r>
      <w:r w:rsidR="00322555">
        <w:t xml:space="preserve"> </w:t>
      </w:r>
      <w:proofErr w:type="spellStart"/>
      <w:r w:rsidR="00322555">
        <w:t>Шабанину</w:t>
      </w:r>
      <w:proofErr w:type="spellEnd"/>
      <w:r w:rsidR="00322555">
        <w:t xml:space="preserve"> И.Ю.</w:t>
      </w:r>
      <w:r w:rsidR="00CB18E9" w:rsidRPr="00CB18E9">
        <w:t xml:space="preserve"> – </w:t>
      </w:r>
      <w:r w:rsidR="00322555" w:rsidRPr="00322555">
        <w:t>начальник</w:t>
      </w:r>
      <w:r w:rsidR="00322555">
        <w:t>а</w:t>
      </w:r>
      <w:r w:rsidR="00322555" w:rsidRPr="00322555">
        <w:t xml:space="preserve"> сектора социальной помощи территориального отдела по социальной поддержке населения Красноперекопского района департамента по социальной поддержке населения и охране труда мэрии города Ярославля</w:t>
      </w:r>
      <w:r w:rsidR="00CB18E9">
        <w:t>.</w:t>
      </w:r>
    </w:p>
    <w:p w:rsidR="00796E86" w:rsidRDefault="001567BE" w:rsidP="00796E86">
      <w:pPr>
        <w:jc w:val="both"/>
      </w:pPr>
      <w:r>
        <w:t>2</w:t>
      </w:r>
      <w:r w:rsidR="0066220F" w:rsidRPr="0066220F">
        <w:t xml:space="preserve">. Приказ вступает в силу с момента его </w:t>
      </w:r>
      <w:r w:rsidR="00CC5BCD">
        <w:t>подписания</w:t>
      </w:r>
      <w:r w:rsidR="0066220F" w:rsidRPr="0066220F">
        <w:t>.</w:t>
      </w:r>
    </w:p>
    <w:p w:rsidR="00D26A89" w:rsidRDefault="00D26A89" w:rsidP="00695B61">
      <w:pPr>
        <w:jc w:val="both"/>
        <w:rPr>
          <w:rFonts w:cs="Times New Roman"/>
          <w:sz w:val="26"/>
          <w:szCs w:val="26"/>
        </w:rPr>
      </w:pPr>
    </w:p>
    <w:p w:rsidR="00322555" w:rsidRPr="004F77FF" w:rsidRDefault="00322555" w:rsidP="00695B61">
      <w:pPr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p w:rsidR="00695B61" w:rsidRPr="004F77FF" w:rsidRDefault="00695B61" w:rsidP="00695B61">
      <w:pPr>
        <w:jc w:val="both"/>
        <w:rPr>
          <w:rFonts w:cs="Times New Roman"/>
          <w:sz w:val="26"/>
          <w:szCs w:val="26"/>
        </w:rPr>
      </w:pPr>
    </w:p>
    <w:p w:rsidR="00E1407E" w:rsidRPr="002743FF" w:rsidRDefault="00796E86" w:rsidP="00AD4072">
      <w:pPr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AD4072">
        <w:rPr>
          <w:rFonts w:cs="Times New Roman"/>
          <w:szCs w:val="28"/>
        </w:rPr>
        <w:t xml:space="preserve">      </w:t>
      </w:r>
      <w:r w:rsidR="00681875">
        <w:rPr>
          <w:rFonts w:cs="Times New Roman"/>
          <w:szCs w:val="28"/>
        </w:rPr>
        <w:t>Н.Л. Биочино</w:t>
      </w:r>
    </w:p>
    <w:sectPr w:rsidR="00E1407E" w:rsidRPr="002743FF" w:rsidSect="00AD40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DB" w:rsidRDefault="002665DB">
      <w:r>
        <w:separator/>
      </w:r>
    </w:p>
  </w:endnote>
  <w:endnote w:type="continuationSeparator" w:id="0">
    <w:p w:rsidR="002665DB" w:rsidRDefault="0026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665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665D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665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DB" w:rsidRDefault="002665DB">
      <w:r>
        <w:separator/>
      </w:r>
    </w:p>
  </w:footnote>
  <w:footnote w:type="continuationSeparator" w:id="0">
    <w:p w:rsidR="002665DB" w:rsidRDefault="00266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665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F77F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665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33815"/>
    <w:rsid w:val="001567BE"/>
    <w:rsid w:val="00184649"/>
    <w:rsid w:val="00185E93"/>
    <w:rsid w:val="001A1989"/>
    <w:rsid w:val="001B3AD5"/>
    <w:rsid w:val="001C5100"/>
    <w:rsid w:val="001C78DA"/>
    <w:rsid w:val="001F240D"/>
    <w:rsid w:val="0020214C"/>
    <w:rsid w:val="00220FC4"/>
    <w:rsid w:val="002306C4"/>
    <w:rsid w:val="00245805"/>
    <w:rsid w:val="002665DB"/>
    <w:rsid w:val="002743FF"/>
    <w:rsid w:val="002D4D17"/>
    <w:rsid w:val="00322555"/>
    <w:rsid w:val="0032292E"/>
    <w:rsid w:val="003869D4"/>
    <w:rsid w:val="003A0336"/>
    <w:rsid w:val="003A2DCC"/>
    <w:rsid w:val="003D1E8D"/>
    <w:rsid w:val="003D366C"/>
    <w:rsid w:val="0040656C"/>
    <w:rsid w:val="0043223D"/>
    <w:rsid w:val="00432FA6"/>
    <w:rsid w:val="00470679"/>
    <w:rsid w:val="004F4E3D"/>
    <w:rsid w:val="004F51C2"/>
    <w:rsid w:val="004F77FF"/>
    <w:rsid w:val="00502155"/>
    <w:rsid w:val="00591291"/>
    <w:rsid w:val="0059362D"/>
    <w:rsid w:val="005D62E5"/>
    <w:rsid w:val="005E2A30"/>
    <w:rsid w:val="005F7125"/>
    <w:rsid w:val="006077CE"/>
    <w:rsid w:val="00616267"/>
    <w:rsid w:val="006426AE"/>
    <w:rsid w:val="0066220F"/>
    <w:rsid w:val="00681875"/>
    <w:rsid w:val="00695B61"/>
    <w:rsid w:val="006D759D"/>
    <w:rsid w:val="006F1BDF"/>
    <w:rsid w:val="00796E86"/>
    <w:rsid w:val="007D0369"/>
    <w:rsid w:val="007D4DC8"/>
    <w:rsid w:val="00851E12"/>
    <w:rsid w:val="00874CB6"/>
    <w:rsid w:val="008B4576"/>
    <w:rsid w:val="008E6570"/>
    <w:rsid w:val="008F79C3"/>
    <w:rsid w:val="00957326"/>
    <w:rsid w:val="00977B87"/>
    <w:rsid w:val="009907F2"/>
    <w:rsid w:val="0099551E"/>
    <w:rsid w:val="00996FBF"/>
    <w:rsid w:val="00A02A6F"/>
    <w:rsid w:val="00A279A3"/>
    <w:rsid w:val="00A506CA"/>
    <w:rsid w:val="00A57E84"/>
    <w:rsid w:val="00A87B76"/>
    <w:rsid w:val="00AA6F9B"/>
    <w:rsid w:val="00AD4072"/>
    <w:rsid w:val="00B615F9"/>
    <w:rsid w:val="00B97A0A"/>
    <w:rsid w:val="00BB1812"/>
    <w:rsid w:val="00BF36DF"/>
    <w:rsid w:val="00C5216F"/>
    <w:rsid w:val="00C74138"/>
    <w:rsid w:val="00C8425C"/>
    <w:rsid w:val="00C87012"/>
    <w:rsid w:val="00CA7C11"/>
    <w:rsid w:val="00CB18E9"/>
    <w:rsid w:val="00CB3A70"/>
    <w:rsid w:val="00CC5BCD"/>
    <w:rsid w:val="00D001BB"/>
    <w:rsid w:val="00D00EFB"/>
    <w:rsid w:val="00D26A89"/>
    <w:rsid w:val="00D44755"/>
    <w:rsid w:val="00E1271D"/>
    <w:rsid w:val="00E1407E"/>
    <w:rsid w:val="00E43D94"/>
    <w:rsid w:val="00E83A93"/>
    <w:rsid w:val="00E92FF8"/>
    <w:rsid w:val="00E955D8"/>
    <w:rsid w:val="00EC1649"/>
    <w:rsid w:val="00EC37F3"/>
    <w:rsid w:val="00F421D7"/>
    <w:rsid w:val="00F85F29"/>
    <w:rsid w:val="00FA4D18"/>
    <w:rsid w:val="00FB1768"/>
    <w:rsid w:val="00FC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91168-1A79-4205-99BA-380F2947E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105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Люцинская Наталья Александровна</cp:lastModifiedBy>
  <cp:revision>26</cp:revision>
  <cp:lastPrinted>2018-04-27T08:08:00Z</cp:lastPrinted>
  <dcterms:created xsi:type="dcterms:W3CDTF">2017-08-16T10:23:00Z</dcterms:created>
  <dcterms:modified xsi:type="dcterms:W3CDTF">2022-08-18T08:47:00Z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